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6312E" w:rsidRDefault="00DF037B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703" w:history="1">
        <w:r w:rsidR="0006312E" w:rsidRPr="00A06C62">
          <w:rPr>
            <w:rStyle w:val="aa"/>
          </w:rPr>
          <w:t>LLDP-MIB</w:t>
        </w:r>
        <w:r w:rsidR="0006312E">
          <w:rPr>
            <w:webHidden/>
          </w:rPr>
          <w:tab/>
        </w:r>
        <w:r w:rsidR="0006312E">
          <w:rPr>
            <w:webHidden/>
          </w:rPr>
          <w:fldChar w:fldCharType="begin"/>
        </w:r>
        <w:r w:rsidR="0006312E">
          <w:rPr>
            <w:webHidden/>
          </w:rPr>
          <w:instrText xml:space="preserve"> PAGEREF _Toc399317703 \h </w:instrText>
        </w:r>
        <w:r w:rsidR="0006312E">
          <w:rPr>
            <w:webHidden/>
          </w:rPr>
        </w:r>
        <w:r w:rsidR="0006312E">
          <w:rPr>
            <w:webHidden/>
          </w:rPr>
          <w:fldChar w:fldCharType="separate"/>
        </w:r>
        <w:r w:rsidR="0006312E">
          <w:rPr>
            <w:webHidden/>
          </w:rPr>
          <w:t>2</w:t>
        </w:r>
        <w:r w:rsidR="0006312E"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4" w:history="1">
        <w:r w:rsidRPr="00A06C62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5" w:history="1">
        <w:r w:rsidRPr="00A06C62">
          <w:rPr>
            <w:rStyle w:val="aa"/>
            <w:rFonts w:ascii="Helvetica" w:eastAsia="charset0MS Sans Serif" w:hAnsi="Helvetica" w:cs="Helvetica"/>
          </w:rPr>
          <w:t>lldpPortConfigTable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6" w:history="1">
        <w:r w:rsidRPr="00A06C62">
          <w:rPr>
            <w:rStyle w:val="aa"/>
            <w:rFonts w:ascii="Helvetica" w:eastAsia="charset0MS Sans Serif" w:hAnsi="Helvetica" w:cs="Helvetica"/>
          </w:rPr>
          <w:t>lldpConfigManAddrTable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7" w:history="1">
        <w:r w:rsidRPr="00A06C62">
          <w:rPr>
            <w:rStyle w:val="aa"/>
            <w:rFonts w:ascii="Helvetica" w:eastAsia="charset0MS Sans Serif" w:hAnsi="Helvetica" w:cs="Helvetica"/>
          </w:rPr>
          <w:t>lldpStatsTxPortTable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8" w:history="1">
        <w:r w:rsidRPr="00A06C62">
          <w:rPr>
            <w:rStyle w:val="aa"/>
            <w:rFonts w:ascii="Helvetica" w:eastAsia="charset0MS Sans Serif" w:hAnsi="Helvetica" w:cs="Helvetica"/>
          </w:rPr>
          <w:t>lldpStatsRxPortTable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09" w:history="1">
        <w:r w:rsidRPr="00A06C62">
          <w:rPr>
            <w:rStyle w:val="aa"/>
            <w:rFonts w:ascii="Helvetica" w:eastAsia="charset0MS Sans Serif" w:hAnsi="Helvetica" w:cs="Helvetica"/>
          </w:rPr>
          <w:t>lldpLocPortTable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10" w:history="1">
        <w:r w:rsidRPr="00A06C62">
          <w:rPr>
            <w:rStyle w:val="aa"/>
            <w:rFonts w:ascii="Helvetica" w:eastAsia="charset0MS Sans Serif" w:hAnsi="Helvetica" w:cs="Helvetica"/>
          </w:rPr>
          <w:t>lldpLocManAddrTable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11" w:history="1">
        <w:r w:rsidRPr="00A06C62">
          <w:rPr>
            <w:rStyle w:val="aa"/>
            <w:rFonts w:ascii="Helvetica" w:eastAsia="charset0MS Sans Serif" w:hAnsi="Helvetica" w:cs="Helvetica"/>
          </w:rPr>
          <w:t>lldpRemTable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12" w:history="1">
        <w:r w:rsidRPr="00A06C62">
          <w:rPr>
            <w:rStyle w:val="aa"/>
            <w:rFonts w:ascii="Helvetica" w:eastAsia="charset0MS Sans Serif" w:hAnsi="Helvetica" w:cs="Helvetica"/>
          </w:rPr>
          <w:t>lldpRemManAddrTable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13" w:history="1">
        <w:r w:rsidRPr="00A06C62">
          <w:rPr>
            <w:rStyle w:val="aa"/>
            <w:rFonts w:ascii="Helvetica" w:eastAsia="charset0MS Sans Serif" w:hAnsi="Helvetica" w:cs="Helvetica"/>
          </w:rPr>
          <w:t>lldpRemUnknownTLVTable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6312E" w:rsidRDefault="0006312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14" w:history="1">
        <w:r w:rsidRPr="00A06C62">
          <w:rPr>
            <w:rStyle w:val="aa"/>
            <w:rFonts w:ascii="Helvetica" w:eastAsia="charset0MS Sans Serif" w:hAnsi="Helvetica" w:cs="Helvetica"/>
          </w:rPr>
          <w:t>lldpRemOrgDefInfoTable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DF037B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6312E" w:rsidRPr="0006312E" w:rsidRDefault="0006312E" w:rsidP="0006312E">
      <w:pPr>
        <w:pStyle w:val="1"/>
        <w:tabs>
          <w:tab w:val="num" w:pos="432"/>
        </w:tabs>
        <w:ind w:left="432" w:hanging="432"/>
        <w:jc w:val="both"/>
      </w:pPr>
      <w:bookmarkStart w:id="0" w:name="_Toc295464875"/>
      <w:bookmarkStart w:id="1" w:name="_Toc397420347"/>
      <w:bookmarkStart w:id="2" w:name="_Toc399317703"/>
      <w:r w:rsidRPr="0006312E">
        <w:lastRenderedPageBreak/>
        <w:t>LLDP-MIB</w:t>
      </w:r>
      <w:bookmarkEnd w:id="0"/>
      <w:bookmarkEnd w:id="1"/>
      <w:bookmarkEnd w:id="2"/>
    </w:p>
    <w:p w:rsidR="0006312E" w:rsidRPr="009540D9" w:rsidRDefault="0006312E" w:rsidP="0006312E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proofErr w:type="gramStart"/>
      <w:r w:rsidRPr="009540D9">
        <w:rPr>
          <w:rFonts w:eastAsia="charset0MS Sans Serif"/>
          <w:color w:val="000000"/>
        </w:rPr>
        <w:t>Management Information Base module for LLDP configuration statistics, local system data and remote systems data components.</w:t>
      </w:r>
      <w:proofErr w:type="gramEnd"/>
    </w:p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295464876"/>
      <w:bookmarkStart w:id="4" w:name="_Toc397420348"/>
      <w:bookmarkStart w:id="5" w:name="_Toc399317704"/>
      <w:r w:rsidRPr="00A03AFE">
        <w:rPr>
          <w:rFonts w:ascii="Helvetica" w:eastAsia="charset0MS Sans Serif" w:hAnsi="Helvetica" w:cs="Helvetica"/>
        </w:rPr>
        <w:t>Scalar Objects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lldpMessageTxInterval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lldpMessageTxHoldMultiplier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lldpReinitDelay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lldpTxDelay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(1.0.8802.1.1.2.1.1.4)</w:t>
            </w:r>
          </w:p>
        </w:tc>
        <w:tc>
          <w:tcPr>
            <w:tcW w:w="144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Not </w:t>
            </w:r>
            <w:proofErr w:type="spellStart"/>
            <w:r>
              <w:rPr>
                <w:rFonts w:ascii="Helvetica" w:hAnsi="Helvetica" w:cs="Helvetica" w:hint="eastAsia"/>
              </w:rPr>
              <w:t>supported.The</w:t>
            </w:r>
            <w:proofErr w:type="spellEnd"/>
            <w:r>
              <w:rPr>
                <w:rFonts w:ascii="Helvetica" w:hAnsi="Helvetica" w:cs="Helvetica" w:hint="eastAsia"/>
              </w:rPr>
              <w:t xml:space="preserve"> value is always 2. 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lldpNotificationInterval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(1.0.8802.1.1.2.1.1.5)</w:t>
            </w:r>
          </w:p>
        </w:tc>
        <w:tc>
          <w:tcPr>
            <w:tcW w:w="144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522330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The default value is 30.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lldpStatsRemTablesLastChangeTime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lldpStatsRemTablesInserts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lldpStatsRemTablesDeletes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lldpStatsRemTablesDrops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lldpStatsRemTablesAgeouts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lldpLocChassisIdSubtype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lldpLocChassisId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lldpLocSysName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lldpLocSysDesc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lldpLocSysCapSupported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lldpLocSysCapEnabled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BC05A6" w:rsidRDefault="0006312E" w:rsidP="0006312E">
      <w:bookmarkStart w:id="6" w:name="_Toc295464877"/>
    </w:p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349"/>
      <w:bookmarkStart w:id="8" w:name="_Toc399317705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lldpPortConfigTable</w:t>
      </w:r>
      <w:bookmarkEnd w:id="6"/>
      <w:bookmarkEnd w:id="7"/>
      <w:bookmarkEnd w:id="8"/>
      <w:proofErr w:type="spellEnd"/>
      <w:proofErr w:type="gramEnd"/>
    </w:p>
    <w:p w:rsidR="0006312E" w:rsidRPr="009540D9" w:rsidRDefault="0006312E" w:rsidP="0006312E">
      <w:pPr>
        <w:rPr>
          <w:rFonts w:eastAsia="charset0MS Sans Serif"/>
          <w:color w:val="000000"/>
        </w:rPr>
      </w:pPr>
      <w:r>
        <w:t>OID of this table is: 1.0.8802.1.1.2.1.1.6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500"/>
        <w:gridCol w:w="940"/>
        <w:gridCol w:w="2880"/>
      </w:tblGrid>
      <w:tr w:rsidR="0006312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9540D9" w:rsidRDefault="0006312E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lastRenderedPageBreak/>
              <w:t>lldpPortConfigPortNum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(1.0.8802.1.1.2.1.1.6.1.1) </w:t>
            </w:r>
          </w:p>
        </w:tc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lldpPortConfigAdminStatus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(1.0.8802.1.1.2.1.1.6.1.2)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lldpPortConfigNotificationEnable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(1.0.8802.1.1.2.1.1.6.1.3)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lldpPortConfigTLVsTxEnable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(1.0.8802.1.1.2.1.1.6.1.4)</w:t>
            </w:r>
          </w:p>
        </w:tc>
        <w:tc>
          <w:tcPr>
            <w:tcW w:w="15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Every bit will be set to ‘1’ </w:t>
            </w:r>
            <w:r w:rsidRPr="008E08FC">
              <w:rPr>
                <w:rFonts w:ascii="Helvetica" w:hAnsi="Helvetica" w:cs="Helvetica" w:hint="eastAsia"/>
              </w:rPr>
              <w:t>by</w:t>
            </w:r>
            <w:r w:rsidRPr="008E08FC">
              <w:rPr>
                <w:rFonts w:ascii="Helvetica" w:hAnsi="Helvetica" w:cs="Helvetica"/>
              </w:rPr>
              <w:t xml:space="preserve"> default, which means all LLDP basic operational TLVs will be transmitted on the given port.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295464878"/>
      <w:bookmarkStart w:id="10" w:name="_Toc397420350"/>
      <w:bookmarkStart w:id="11" w:name="_Toc399317706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lldpConfigManAddrTable</w:t>
      </w:r>
      <w:bookmarkEnd w:id="9"/>
      <w:bookmarkEnd w:id="10"/>
      <w:bookmarkEnd w:id="11"/>
      <w:proofErr w:type="spellEnd"/>
      <w:proofErr w:type="gramEnd"/>
    </w:p>
    <w:p w:rsidR="0006312E" w:rsidRPr="009540D9" w:rsidRDefault="0006312E" w:rsidP="0006312E">
      <w:r>
        <w:t>OID of this table is: 1.0.8802.1.1.2.1.1.7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lldpConfigManAddrPortsTxEnable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(1.0.8802.1.1.2.1.1.7.1.1)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Each port of the system is represented by a single bit within the value of this object. Every bit will be set to ‘1’ </w:t>
            </w:r>
            <w:r w:rsidRPr="008E08FC">
              <w:rPr>
                <w:rFonts w:ascii="Helvetica" w:hAnsi="Helvetica" w:cs="Helvetica" w:hint="eastAsia"/>
              </w:rPr>
              <w:t>by</w:t>
            </w:r>
            <w:r w:rsidRPr="008E08FC">
              <w:rPr>
                <w:rFonts w:ascii="Helvetica" w:hAnsi="Helvetica" w:cs="Helvetica"/>
              </w:rPr>
              <w:t xml:space="preserve"> default</w:t>
            </w:r>
            <w:r w:rsidRPr="008E08FC">
              <w:rPr>
                <w:rFonts w:ascii="Helvetica" w:hAnsi="Helvetica" w:cs="Helvetica" w:hint="eastAsia"/>
              </w:rPr>
              <w:t xml:space="preserve">, </w:t>
            </w:r>
            <w:r w:rsidRPr="008E08FC">
              <w:rPr>
                <w:rFonts w:ascii="Helvetica" w:hAnsi="Helvetica" w:cs="Helvetica"/>
              </w:rPr>
              <w:t>which means all ports are specified for advertising indicated management address instance.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295464879"/>
      <w:bookmarkStart w:id="13" w:name="_Toc397420351"/>
      <w:bookmarkStart w:id="14" w:name="_Toc399317707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lldpStatsTxPortTable</w:t>
      </w:r>
      <w:bookmarkEnd w:id="12"/>
      <w:bookmarkEnd w:id="13"/>
      <w:bookmarkEnd w:id="14"/>
      <w:proofErr w:type="spellEnd"/>
      <w:proofErr w:type="gramEnd"/>
    </w:p>
    <w:p w:rsidR="0006312E" w:rsidRPr="009540D9" w:rsidRDefault="0006312E" w:rsidP="0006312E">
      <w:r>
        <w:t>OID of this table is: 1.0.8802.1.1.2.1.2.6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lldpStatsTxPortNum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lldpStatsTxPortFramesTotal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(1.0.8802.1.1.2.1.2.6.1.2)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295464880"/>
      <w:bookmarkStart w:id="16" w:name="_Toc397420352"/>
      <w:bookmarkStart w:id="17" w:name="_Toc399317708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lldpStatsRxPortTable</w:t>
      </w:r>
      <w:bookmarkEnd w:id="15"/>
      <w:bookmarkEnd w:id="16"/>
      <w:bookmarkEnd w:id="17"/>
      <w:proofErr w:type="spellEnd"/>
      <w:proofErr w:type="gramEnd"/>
    </w:p>
    <w:p w:rsidR="0006312E" w:rsidRPr="009540D9" w:rsidRDefault="0006312E" w:rsidP="0006312E">
      <w:r>
        <w:t>OID of this table is: 1.0.8802.1.1.2.1.2.7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lldpStatsRxPortNum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lldpStatsRxPortFramesDiscardedTotal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lldpStatsRxPortFramesErrors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lldpStatsRxPortFramesTotal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lldpStatsRxPortTLVsDiscardedTotal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lldpStatsRxPortTLVsUnrecognizedTotal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lastRenderedPageBreak/>
              <w:t>lldpStatsRxPortAgeoutsTotal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(1.0.8802.1.1.2.1.2.7.1.7)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295464881"/>
      <w:bookmarkStart w:id="19" w:name="_Toc397420353"/>
      <w:bookmarkStart w:id="20" w:name="_Toc399317709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lldpLocPortTable</w:t>
      </w:r>
      <w:bookmarkEnd w:id="18"/>
      <w:bookmarkEnd w:id="19"/>
      <w:bookmarkEnd w:id="20"/>
      <w:proofErr w:type="spellEnd"/>
      <w:proofErr w:type="gramEnd"/>
    </w:p>
    <w:p w:rsidR="0006312E" w:rsidRPr="009540D9" w:rsidRDefault="0006312E" w:rsidP="0006312E">
      <w:r>
        <w:t>OID of this table is: 1.0.8802.1.1.2.1.3.7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C80657" w:rsidRDefault="0006312E" w:rsidP="0091260D">
            <w:pPr>
              <w:pStyle w:val="TableHead"/>
            </w:pPr>
            <w:r w:rsidRPr="00C80657">
              <w:t>Description</w:t>
            </w:r>
          </w:p>
        </w:tc>
      </w:tr>
      <w:tr w:rsidR="0006312E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lldpLocPortNum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lldpLocPortIdSubtype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(1.0.8802.1.1.2.1.3.7.1.2)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lldpLocPortId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(1.0.8802.1.1.2.1.3.7.1.3)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If the port has MED</w:t>
            </w:r>
            <w:r w:rsidRPr="008E08FC">
              <w:rPr>
                <w:rFonts w:ascii="Helvetica" w:hAnsi="Helvetica" w:cs="Helvetica" w:hint="eastAsi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>neighbo</w:t>
            </w:r>
            <w:r w:rsidRPr="008E08FC">
              <w:rPr>
                <w:rFonts w:ascii="Helvetica" w:hAnsi="Helvetica" w:cs="Helvetica" w:hint="eastAsia"/>
              </w:rPr>
              <w:t>r, t</w:t>
            </w:r>
            <w:r w:rsidRPr="008E08FC">
              <w:rPr>
                <w:rFonts w:ascii="Helvetica" w:hAnsi="Helvetica" w:cs="Helvetica"/>
              </w:rPr>
              <w:t xml:space="preserve">he </w:t>
            </w:r>
            <w:proofErr w:type="spellStart"/>
            <w:r w:rsidRPr="008E08FC">
              <w:rPr>
                <w:rFonts w:ascii="Helvetica" w:hAnsi="Helvetica" w:cs="Helvetica"/>
              </w:rPr>
              <w:t>PortI</w:t>
            </w:r>
            <w:r w:rsidRPr="008E08FC">
              <w:rPr>
                <w:rFonts w:ascii="Helvetica" w:hAnsi="Helvetica" w:cs="Helvetica" w:hint="eastAsia"/>
              </w:rPr>
              <w:t>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will be MAC </w:t>
            </w:r>
            <w:r w:rsidRPr="008E08FC">
              <w:rPr>
                <w:rFonts w:ascii="Helvetica" w:hAnsi="Helvetica" w:cs="Helvetica" w:hint="eastAsia"/>
              </w:rPr>
              <w:t>a</w:t>
            </w:r>
            <w:r w:rsidRPr="008E08FC">
              <w:rPr>
                <w:rFonts w:ascii="Helvetica" w:hAnsi="Helvetica" w:cs="Helvetica"/>
              </w:rPr>
              <w:t>ddress</w:t>
            </w:r>
            <w:r w:rsidRPr="008E08FC">
              <w:rPr>
                <w:rFonts w:ascii="Helvetica" w:hAnsi="Helvetica" w:cs="Helvetica" w:hint="eastAsia"/>
              </w:rPr>
              <w:t xml:space="preserve">; </w:t>
            </w:r>
            <w:r w:rsidRPr="008E08FC">
              <w:rPr>
                <w:rFonts w:ascii="Helvetica" w:hAnsi="Helvetica" w:cs="Helvetica"/>
              </w:rPr>
              <w:t>If</w:t>
            </w:r>
            <w:r w:rsidRPr="008E08FC" w:rsidDel="003C436A">
              <w:rPr>
                <w:rFonts w:ascii="Helvetica" w:hAnsi="Helvetica" w:cs="Helvetic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 xml:space="preserve">it has no MED neighbor, </w:t>
            </w:r>
            <w:r w:rsidRPr="008E08FC">
              <w:rPr>
                <w:rFonts w:ascii="Helvetica" w:hAnsi="Helvetica" w:cs="Helvetica" w:hint="eastAsia"/>
              </w:rPr>
              <w:t>t</w:t>
            </w:r>
            <w:r w:rsidRPr="008E08FC">
              <w:rPr>
                <w:rFonts w:ascii="Helvetica" w:hAnsi="Helvetica" w:cs="Helvetica"/>
              </w:rPr>
              <w:t xml:space="preserve">he </w:t>
            </w:r>
            <w:proofErr w:type="spellStart"/>
            <w:r w:rsidRPr="008E08FC">
              <w:rPr>
                <w:rFonts w:ascii="Helvetica" w:hAnsi="Helvetica" w:cs="Helvetica"/>
              </w:rPr>
              <w:t>PortI</w:t>
            </w:r>
            <w:r w:rsidRPr="008E08FC">
              <w:rPr>
                <w:rFonts w:ascii="Helvetica" w:hAnsi="Helvetica" w:cs="Helvetica" w:hint="eastAsia"/>
              </w:rPr>
              <w:t>D</w:t>
            </w:r>
            <w:proofErr w:type="spellEnd"/>
            <w:r w:rsidRPr="008E08FC" w:rsidDel="003C436A">
              <w:rPr>
                <w:rFonts w:ascii="Helvetica" w:hAnsi="Helvetica" w:cs="Helvetica"/>
              </w:rPr>
              <w:t xml:space="preserve"> </w:t>
            </w:r>
            <w:r w:rsidRPr="008E08FC">
              <w:rPr>
                <w:rFonts w:ascii="Helvetica" w:hAnsi="Helvetica" w:cs="Helvetica"/>
              </w:rPr>
              <w:t>will be interface name</w:t>
            </w:r>
            <w:r w:rsidRPr="008E08FC">
              <w:rPr>
                <w:rFonts w:ascii="Helvetica" w:hAnsi="Helvetica" w:cs="Helvetica" w:hint="eastAsia"/>
              </w:rPr>
              <w:t>.</w:t>
            </w:r>
          </w:p>
        </w:tc>
      </w:tr>
      <w:tr w:rsidR="0006312E" w:rsidRPr="00C80657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lldpLocPortDesc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(1.0.8802.1.1.2.1.3.7.1.4)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295464882"/>
      <w:bookmarkStart w:id="22" w:name="_Toc397420354"/>
      <w:bookmarkStart w:id="23" w:name="_Toc399317710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lldpLocManAddrTable</w:t>
      </w:r>
      <w:bookmarkEnd w:id="21"/>
      <w:bookmarkEnd w:id="22"/>
      <w:bookmarkEnd w:id="23"/>
      <w:proofErr w:type="spellEnd"/>
      <w:proofErr w:type="gramEnd"/>
    </w:p>
    <w:p w:rsidR="0006312E" w:rsidRPr="009540D9" w:rsidRDefault="0006312E" w:rsidP="0006312E">
      <w:r>
        <w:t>OID of this table is: 1.0.8802.1.1.2.1.3.8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lldpLocManAddrLen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lldpLocManAddrIfSubtype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The subtype is </w:t>
            </w:r>
            <w:proofErr w:type="spellStart"/>
            <w:r w:rsidRPr="008E08FC">
              <w:rPr>
                <w:rFonts w:ascii="Helvetica" w:hAnsi="Helvetica" w:cs="Helvetica"/>
              </w:rPr>
              <w:t>IfIndex</w:t>
            </w:r>
            <w:proofErr w:type="spellEnd"/>
            <w:r w:rsidRPr="008E08FC">
              <w:rPr>
                <w:rFonts w:ascii="Helvetica" w:hAnsi="Helvetica" w:cs="Helvetica"/>
              </w:rPr>
              <w:t>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lldpLocManAddrIfId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IfIndex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of the interface associated with the management address.</w:t>
            </w:r>
          </w:p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When the interface associated with the management address does not exist, this object will be zero.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lldpLocManAddrOID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(1.0.8802.1.1.2.1.3.8.1.6)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 supported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4" w:name="_Toc295464883"/>
      <w:bookmarkStart w:id="25" w:name="_Toc397420355"/>
      <w:bookmarkStart w:id="26" w:name="_Toc399317711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lldpRemTable</w:t>
      </w:r>
      <w:bookmarkEnd w:id="24"/>
      <w:bookmarkEnd w:id="25"/>
      <w:bookmarkEnd w:id="26"/>
      <w:proofErr w:type="spellEnd"/>
      <w:proofErr w:type="gramEnd"/>
    </w:p>
    <w:p w:rsidR="0006312E" w:rsidRPr="009540D9" w:rsidRDefault="0006312E" w:rsidP="0006312E">
      <w:r>
        <w:t>OID of this table is: 1.0.8802.1.1.2.1.4.1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lldpRemTimeMark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This object identifies the time when the remote system information </w:t>
            </w:r>
            <w:r w:rsidRPr="008E08FC">
              <w:rPr>
                <w:rFonts w:ascii="Helvetica" w:hAnsi="Helvetica" w:cs="Helvetica" w:hint="eastAsia"/>
              </w:rPr>
              <w:t>was</w:t>
            </w:r>
            <w:r w:rsidRPr="008E08FC">
              <w:rPr>
                <w:rFonts w:ascii="Helvetica" w:hAnsi="Helvetica" w:cs="Helvetica"/>
              </w:rPr>
              <w:t xml:space="preserve"> created or updated. </w:t>
            </w:r>
          </w:p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 xml:space="preserve">Network management can look </w:t>
            </w:r>
            <w:r w:rsidRPr="008E08FC">
              <w:rPr>
                <w:rFonts w:ascii="Helvetica" w:hAnsi="Helvetica" w:cs="Helvetica"/>
              </w:rPr>
              <w:lastRenderedPageBreak/>
              <w:t xml:space="preserve">up the history of remote system information </w:t>
            </w:r>
            <w:r w:rsidRPr="008E08FC">
              <w:rPr>
                <w:rFonts w:ascii="Helvetica" w:hAnsi="Helvetica" w:cs="Helvetica" w:hint="eastAsia"/>
              </w:rPr>
              <w:t xml:space="preserve">with </w:t>
            </w:r>
            <w:r w:rsidRPr="008E08FC">
              <w:rPr>
                <w:rFonts w:ascii="Helvetica" w:hAnsi="Helvetica" w:cs="Helvetica"/>
              </w:rPr>
              <w:t>this object.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lastRenderedPageBreak/>
              <w:t>lldpRemLocalPortNum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lldpRemIndex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lldpRemChassisIdSubtype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lldpRemChassisId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lldpRemPortIdSubtype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(1.0.8802.1.1.2.1.4.1.1.6)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lldpRemPortId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(1.0.8802.1.1.2.1.4.1.1.7)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lldpRemPortDesc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(1.0.8802.1.1.2.1.4.1.1.8)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lldpRemSysName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(1.0.8802.1.1.2.1.4.1.1.9)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lldpRemSysDesc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(1.0.8802.1.1.2.1.4.1.1.10)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lldpRemSysCapSupported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(1.0.8802.1.1.2.1.4.1.1.11)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lldpRemSysCapEnabled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(1.0.8802.1.1.2.1.4.1.1.12)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7" w:name="_Toc295464884"/>
      <w:bookmarkStart w:id="28" w:name="_Toc397420356"/>
      <w:bookmarkStart w:id="29" w:name="_Toc399317712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lldpRemManAddrTable</w:t>
      </w:r>
      <w:bookmarkEnd w:id="27"/>
      <w:bookmarkEnd w:id="28"/>
      <w:bookmarkEnd w:id="29"/>
      <w:proofErr w:type="spellEnd"/>
      <w:proofErr w:type="gramEnd"/>
    </w:p>
    <w:p w:rsidR="0006312E" w:rsidRPr="009540D9" w:rsidRDefault="0006312E" w:rsidP="0006312E">
      <w:r>
        <w:t>OID of this table is: 1.0.8802.1.1.2.1.4.2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lldpRemManAddrSubtype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lldpRemManAddr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(1.0.8802.1.1.2.1.4.2.1.2)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lldpRemManAddrIfSubtype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(1.0.8802.1.1.2.1.4.2.1.3)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lldpRemManAddrIfId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(1.0.8802.1.1.2.1.4.2.1.4)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lldpRemManAddrOID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(1.0.8802.1.1.2.1.4.2.1.5)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 supported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0" w:name="_Toc295464885"/>
      <w:bookmarkStart w:id="31" w:name="_Toc397420357"/>
      <w:bookmarkStart w:id="32" w:name="_Toc399317713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lldpRemUn</w:t>
      </w:r>
      <w:r w:rsidRPr="00A03AFE">
        <w:rPr>
          <w:rFonts w:ascii="Helvetica" w:eastAsia="charset0MS Sans Serif" w:hAnsi="Helvetica" w:cs="Helvetica" w:hint="eastAsia"/>
        </w:rPr>
        <w:t>k</w:t>
      </w:r>
      <w:r w:rsidRPr="00A03AFE">
        <w:rPr>
          <w:rFonts w:ascii="Helvetica" w:eastAsia="charset0MS Sans Serif" w:hAnsi="Helvetica" w:cs="Helvetica"/>
        </w:rPr>
        <w:t>nownTLVTable</w:t>
      </w:r>
      <w:bookmarkEnd w:id="30"/>
      <w:bookmarkEnd w:id="31"/>
      <w:bookmarkEnd w:id="32"/>
      <w:proofErr w:type="spellEnd"/>
      <w:proofErr w:type="gramEnd"/>
    </w:p>
    <w:p w:rsidR="0006312E" w:rsidRPr="009540D9" w:rsidRDefault="0006312E" w:rsidP="0006312E">
      <w:r>
        <w:t>OID of this table is: 1.0.8802.1.1.2.1.4.3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lldpRemUnknownTLV</w:t>
            </w:r>
            <w:r w:rsidRPr="008E08FC">
              <w:rPr>
                <w:rFonts w:ascii="Helvetica" w:hAnsi="Helvetica" w:cs="Helvetica" w:hint="eastAsia"/>
              </w:rPr>
              <w:t>T</w:t>
            </w:r>
            <w:r w:rsidRPr="008E08FC">
              <w:rPr>
                <w:rFonts w:ascii="Helvetica" w:hAnsi="Helvetica" w:cs="Helvetica"/>
              </w:rPr>
              <w:t>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lastRenderedPageBreak/>
              <w:t>lldpRemUnknownTLVInfo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(1.0.8802.1.1.2.1.4.3.1.2)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06312E" w:rsidRPr="00A03AFE" w:rsidRDefault="0006312E" w:rsidP="0006312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3" w:name="_Toc295464886"/>
      <w:bookmarkStart w:id="34" w:name="_Toc397420358"/>
      <w:bookmarkStart w:id="35" w:name="_Toc399317714"/>
      <w:proofErr w:type="spellStart"/>
      <w:proofErr w:type="gramStart"/>
      <w:r w:rsidRPr="00A03AFE">
        <w:rPr>
          <w:rFonts w:ascii="Helvetica" w:eastAsia="charset0MS Sans Serif" w:hAnsi="Helvetica" w:cs="Helvetica"/>
        </w:rPr>
        <w:t>lldpRemOrgDefInfoTable</w:t>
      </w:r>
      <w:bookmarkEnd w:id="33"/>
      <w:bookmarkEnd w:id="34"/>
      <w:bookmarkEnd w:id="35"/>
      <w:proofErr w:type="spellEnd"/>
      <w:proofErr w:type="gramEnd"/>
    </w:p>
    <w:p w:rsidR="0006312E" w:rsidRPr="009540D9" w:rsidRDefault="0006312E" w:rsidP="0006312E">
      <w:r>
        <w:t>OID of this table is: 1.0.8802.1.1.2.1.4.4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6312E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6312E" w:rsidRPr="004C314F" w:rsidRDefault="0006312E" w:rsidP="0091260D">
            <w:pPr>
              <w:pStyle w:val="TableHead"/>
            </w:pPr>
            <w:r w:rsidRPr="004C314F">
              <w:t>Description</w:t>
            </w:r>
          </w:p>
        </w:tc>
      </w:tr>
      <w:tr w:rsidR="0006312E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lldpRemOrgDefInfoOUI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lldpRemOrgDefInfoSubtype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(1.0.8802.1.1.2.1.4.4.1.2)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lldpRemOrgDefInfoIndex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(1.0.8802.1.1.2.1.4.4.1.3)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  <w:tr w:rsidR="0006312E" w:rsidRPr="004C314F" w:rsidTr="0091260D">
        <w:tc>
          <w:tcPr>
            <w:tcW w:w="3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E08FC">
              <w:rPr>
                <w:rFonts w:ascii="Helvetica" w:hAnsi="Helvetica" w:cs="Helvetica"/>
              </w:rPr>
              <w:t>lldpRemOrgDefInfo</w:t>
            </w:r>
            <w:proofErr w:type="spellEnd"/>
            <w:r w:rsidRPr="008E08FC">
              <w:rPr>
                <w:rFonts w:ascii="Helvetica" w:hAnsi="Helvetica" w:cs="Helvetica"/>
              </w:rPr>
              <w:t xml:space="preserve"> (1.0.8802.1.1.2.1.4.4.1.4) </w:t>
            </w:r>
          </w:p>
        </w:tc>
        <w:tc>
          <w:tcPr>
            <w:tcW w:w="144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6312E" w:rsidRPr="008E08FC" w:rsidRDefault="0006312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06312E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8B" w:rsidRDefault="004A248B">
      <w:r>
        <w:separator/>
      </w:r>
    </w:p>
  </w:endnote>
  <w:endnote w:type="continuationSeparator" w:id="0">
    <w:p w:rsidR="004A248B" w:rsidRDefault="004A2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F037B">
      <w:fldChar w:fldCharType="begin"/>
    </w:r>
    <w:r>
      <w:instrText>PAGE</w:instrText>
    </w:r>
    <w:r w:rsidR="00DF037B">
      <w:fldChar w:fldCharType="separate"/>
    </w:r>
    <w:r w:rsidR="0006312E">
      <w:rPr>
        <w:noProof/>
      </w:rPr>
      <w:t>1</w:t>
    </w:r>
    <w:r w:rsidR="00DF037B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6312E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8B" w:rsidRDefault="004A248B">
      <w:r>
        <w:separator/>
      </w:r>
    </w:p>
  </w:footnote>
  <w:footnote w:type="continuationSeparator" w:id="0">
    <w:p w:rsidR="004A248B" w:rsidRDefault="004A2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6312E" w:rsidRPr="0006312E">
      <w:t xml:space="preserve"> LLDP-MIB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312E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48B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37B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6312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6312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6312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6312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6312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6312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6312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5FBAD-16B8-4832-B9FF-9D227821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6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2014-09-24T02:25:00Z</dcterms:modified>
</cp:coreProperties>
</file>